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1G</w:t>
      </w:r>
    </w:p>
    <w:p w:rsidR="00EB6E53" w:rsidRDefault="00EB6E53">
      <w:pPr>
        <w:rPr>
          <w:sz w:val="24"/>
          <w:szCs w:val="24"/>
          <w:lang w:val="en-US"/>
        </w:rPr>
      </w:pP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EB6E53" w:rsidRDefault="00EB6E53">
      <w:pPr>
        <w:rPr>
          <w:sz w:val="24"/>
          <w:szCs w:val="24"/>
          <w:lang w:val="en-US"/>
        </w:rPr>
      </w:pP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EB6E53" w:rsidRDefault="00EB6E5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EB6E53" w:rsidRDefault="00EB6E53" w:rsidP="00B94580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EB6E53" w:rsidSect="00B94580">
      <w:headerReference w:type="default" r:id="rId6"/>
      <w:footerReference w:type="default" r:id="rId7"/>
      <w:pgSz w:w="11905" w:h="16837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E53" w:rsidRDefault="00EB6E53">
      <w:r>
        <w:separator/>
      </w:r>
    </w:p>
  </w:endnote>
  <w:endnote w:type="continuationSeparator" w:id="0">
    <w:p w:rsidR="00EB6E53" w:rsidRDefault="00EB6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E53" w:rsidRDefault="00EB6E53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E53" w:rsidRDefault="00EB6E53">
      <w:r>
        <w:separator/>
      </w:r>
    </w:p>
  </w:footnote>
  <w:footnote w:type="continuationSeparator" w:id="0">
    <w:p w:rsidR="00EB6E53" w:rsidRDefault="00EB6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E53" w:rsidRDefault="00EB6E53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"/>
    <w:docVar w:name="ColorSet" w:val=""/>
    <w:docVar w:name="StylePos" w:val=""/>
    <w:docVar w:name="StyleSet" w:val=""/>
  </w:docVars>
  <w:rsids>
    <w:rsidRoot w:val="00B94580"/>
    <w:rsid w:val="005811CE"/>
    <w:rsid w:val="00B94580"/>
    <w:rsid w:val="00EB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/>
  <cp:keywords/>
  <dc:description/>
  <cp:lastModifiedBy>Liceo Classico L. Ariosto</cp:lastModifiedBy>
  <cp:revision>2</cp:revision>
  <dcterms:created xsi:type="dcterms:W3CDTF">2010-10-11T07:00:00Z</dcterms:created>
  <dcterms:modified xsi:type="dcterms:W3CDTF">2010-10-11T07:00:00Z</dcterms:modified>
</cp:coreProperties>
</file>